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E3B36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E3B36">
        <w:rPr>
          <w:rFonts w:eastAsia="Arial"/>
          <w:b/>
          <w:kern w:val="3"/>
          <w:sz w:val="24"/>
          <w:szCs w:val="24"/>
          <w:lang w:eastAsia="zh-CN"/>
        </w:rPr>
        <w:t>ул.2-я Юго-Западная,</w:t>
      </w:r>
    </w:p>
    <w:p w:rsidR="00744310" w:rsidRDefault="004E3B3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E3B36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12DF4">
        <w:rPr>
          <w:rFonts w:eastAsia="Arial"/>
          <w:b/>
          <w:kern w:val="3"/>
          <w:sz w:val="24"/>
          <w:szCs w:val="24"/>
          <w:lang w:eastAsia="zh-CN"/>
        </w:rPr>
        <w:t>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B62B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E3B36" w:rsidRPr="004E3B36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12DF4" w:rsidRPr="00812DF4">
        <w:rPr>
          <w:b/>
          <w:color w:val="000000"/>
          <w:kern w:val="3"/>
          <w:sz w:val="24"/>
          <w:szCs w:val="24"/>
          <w:lang w:eastAsia="zh-CN" w:bidi="hi-IN"/>
        </w:rPr>
        <w:t>5 100 000,00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76 500,00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12DF4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62B1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7BE7B4-B01C-4BA3-913D-C3855901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6B229-9C88-471F-A239-F50BB666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2024-06-18T13:38:00Z</dcterms:created>
  <dcterms:modified xsi:type="dcterms:W3CDTF">2024-07-01T10:54:00Z</dcterms:modified>
</cp:coreProperties>
</file>